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373CA7C5" w14:textId="507F3F50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3CACD062" w14:textId="6D8D9E21" w:rsidR="00817AD5" w:rsidRPr="00706878" w:rsidRDefault="00817AD5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1C346F">
        <w:rPr>
          <w:rFonts w:ascii="Times New Roman" w:hAnsi="Times New Roman"/>
          <w:sz w:val="22"/>
        </w:rPr>
        <w:t>Elisabeth Holst-Hagedal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  <w:bookmarkStart w:id="0" w:name="_GoBack"/>
      <w:bookmarkEnd w:id="0"/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dd.mm.åååå</w:t>
      </w:r>
      <w:proofErr w:type="spell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62604C41" w14:textId="1BAC7CF5" w:rsidR="000070CE" w:rsidRDefault="000070CE" w:rsidP="000070CE"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Pr="00706878">
        <w:rPr>
          <w:rFonts w:ascii="Times New Roman" w:hAnsi="Times New Roman"/>
          <w:sz w:val="22"/>
        </w:rPr>
        <w:t xml:space="preserve"> om </w:t>
      </w:r>
      <w:r w:rsidR="00905E86" w:rsidRPr="00706878">
        <w:rPr>
          <w:rFonts w:ascii="Times New Roman" w:hAnsi="Times New Roman"/>
          <w:sz w:val="22"/>
        </w:rPr>
        <w:t>«</w:t>
      </w:r>
      <w:r w:rsidR="00935D02">
        <w:rPr>
          <w:rFonts w:ascii="Times New Roman" w:hAnsi="Times New Roman"/>
          <w:sz w:val="22"/>
        </w:rPr>
        <w:t xml:space="preserve">Konsulentbistand </w:t>
      </w:r>
      <w:proofErr w:type="gramStart"/>
      <w:r w:rsidR="00935D02">
        <w:rPr>
          <w:rFonts w:ascii="Times New Roman" w:hAnsi="Times New Roman"/>
          <w:sz w:val="22"/>
        </w:rPr>
        <w:t>–SAP</w:t>
      </w:r>
      <w:proofErr w:type="gramEnd"/>
      <w:r w:rsidR="00935D02">
        <w:rPr>
          <w:rFonts w:ascii="Times New Roman" w:hAnsi="Times New Roman"/>
          <w:sz w:val="22"/>
        </w:rPr>
        <w:t xml:space="preserve"> DFPS Logistikk </w:t>
      </w:r>
      <w:r w:rsidR="00140BE4">
        <w:t xml:space="preserve"> - </w:t>
      </w:r>
      <w:r w:rsidR="00140BE4" w:rsidRPr="004D2119">
        <w:t xml:space="preserve"> </w:t>
      </w:r>
      <w:r w:rsidR="00140BE4">
        <w:t xml:space="preserve">Ref.nr. </w:t>
      </w:r>
      <w:hyperlink r:id="rId15" w:tgtFrame="right" w:history="1">
        <w:r w:rsidR="00140BE4" w:rsidRPr="004C0C08">
          <w:t>2019</w:t>
        </w:r>
        <w:r w:rsidR="00935D02">
          <w:t xml:space="preserve"> 039056</w:t>
        </w:r>
      </w:hyperlink>
      <w:r w:rsidR="00140BE4">
        <w:t>»</w:t>
      </w:r>
    </w:p>
    <w:p w14:paraId="226D842A" w14:textId="77777777" w:rsidR="00140BE4" w:rsidRPr="00706878" w:rsidRDefault="00140BE4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77777777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</w:p>
          <w:p w14:paraId="0E3DFD7F" w14:textId="1F3445EC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4DEF36B1" w14:textId="77777777" w:rsidR="000070CE" w:rsidRPr="00706878" w:rsidRDefault="000070CE" w:rsidP="000070CE">
      <w:pPr>
        <w:jc w:val="right"/>
        <w:rPr>
          <w:rFonts w:ascii="Times New Roman" w:hAnsi="Times New Roman"/>
          <w:b/>
          <w:i/>
          <w:sz w:val="22"/>
        </w:rPr>
      </w:pPr>
      <w:r w:rsidRPr="00706878">
        <w:rPr>
          <w:rFonts w:ascii="Times New Roman" w:hAnsi="Times New Roman"/>
          <w:b/>
          <w:i/>
          <w:sz w:val="22"/>
        </w:rPr>
        <w:t xml:space="preserve">Innholdsfortegnelsen er fylt ut på neste side  </w:t>
      </w: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667D7AAE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lastRenderedPageBreak/>
        <w:t>Innholdsfortegnelse</w:t>
      </w:r>
    </w:p>
    <w:p w14:paraId="76D84989" w14:textId="77777777" w:rsidR="000070CE" w:rsidRPr="00706878" w:rsidRDefault="000070CE" w:rsidP="000070CE">
      <w:pPr>
        <w:rPr>
          <w:rFonts w:asciiTheme="minorHAnsi" w:hAnsiTheme="minorHAnsi"/>
          <w:b/>
          <w:sz w:val="22"/>
        </w:rPr>
      </w:pPr>
    </w:p>
    <w:p w14:paraId="7F86CA3E" w14:textId="77777777" w:rsidR="00247F67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Tilbudet inneholder dokumentasjonen i tabellen, sortert under skillearkene gitt i første kolonne. Kolonnene under «Til</w:t>
      </w:r>
      <w:r w:rsidR="00CB46FB">
        <w:rPr>
          <w:rFonts w:ascii="Times New Roman" w:hAnsi="Times New Roman"/>
          <w:b/>
          <w:sz w:val="22"/>
        </w:rPr>
        <w:t>byders besvarelse» er fylt ut.</w:t>
      </w:r>
    </w:p>
    <w:p w14:paraId="665F8FEC" w14:textId="7109AB4D" w:rsidR="000070CE" w:rsidRPr="00CB46FB" w:rsidRDefault="00CB46FB" w:rsidP="000070CE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</w:t>
      </w:r>
    </w:p>
    <w:tbl>
      <w:tblPr>
        <w:tblStyle w:val="Tabellrutenett"/>
        <w:tblW w:w="5016" w:type="pct"/>
        <w:tblLayout w:type="fixed"/>
        <w:tblLook w:val="04A0" w:firstRow="1" w:lastRow="0" w:firstColumn="1" w:lastColumn="0" w:noHBand="0" w:noVBand="1"/>
      </w:tblPr>
      <w:tblGrid>
        <w:gridCol w:w="816"/>
        <w:gridCol w:w="709"/>
        <w:gridCol w:w="711"/>
        <w:gridCol w:w="2125"/>
        <w:gridCol w:w="1985"/>
        <w:gridCol w:w="2277"/>
        <w:gridCol w:w="984"/>
      </w:tblGrid>
      <w:tr w:rsidR="000070CE" w:rsidRPr="00706878" w14:paraId="7837176B" w14:textId="77777777" w:rsidTr="00745DCE">
        <w:tc>
          <w:tcPr>
            <w:tcW w:w="3303" w:type="pct"/>
            <w:gridSpan w:val="5"/>
            <w:shd w:val="clear" w:color="auto" w:fill="000000" w:themeFill="text1"/>
          </w:tcPr>
          <w:p w14:paraId="7B213AFB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Oppdragsgivers informasjon</w:t>
            </w:r>
          </w:p>
        </w:tc>
        <w:tc>
          <w:tcPr>
            <w:tcW w:w="1697" w:type="pct"/>
            <w:gridSpan w:val="2"/>
            <w:shd w:val="clear" w:color="auto" w:fill="FFF89F"/>
          </w:tcPr>
          <w:p w14:paraId="44E09EC0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Tilbyders besvarelse</w:t>
            </w:r>
          </w:p>
        </w:tc>
      </w:tr>
      <w:tr w:rsidR="000070CE" w:rsidRPr="00706878" w14:paraId="28927E7E" w14:textId="77777777" w:rsidTr="00745DCE">
        <w:tc>
          <w:tcPr>
            <w:tcW w:w="425" w:type="pct"/>
            <w:shd w:val="clear" w:color="auto" w:fill="BFBFBF" w:themeFill="background1" w:themeFillShade="BF"/>
          </w:tcPr>
          <w:p w14:paraId="748A64BF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shd w:val="clear" w:color="auto" w:fill="BFBFBF" w:themeFill="background1" w:themeFillShade="BF"/>
          </w:tcPr>
          <w:p w14:paraId="7C47DD68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Kravtype</w:t>
            </w:r>
          </w:p>
        </w:tc>
        <w:tc>
          <w:tcPr>
            <w:tcW w:w="370" w:type="pct"/>
            <w:shd w:val="clear" w:color="auto" w:fill="BFBFBF" w:themeFill="background1" w:themeFillShade="BF"/>
          </w:tcPr>
          <w:p w14:paraId="6C05DFE1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Skille-kort</w:t>
            </w:r>
          </w:p>
        </w:tc>
        <w:tc>
          <w:tcPr>
            <w:tcW w:w="1106" w:type="pct"/>
            <w:shd w:val="clear" w:color="auto" w:fill="BFBFBF" w:themeFill="background1" w:themeFillShade="BF"/>
          </w:tcPr>
          <w:p w14:paraId="386AB9BE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Dokumentasjons-krav</w:t>
            </w:r>
          </w:p>
        </w:tc>
        <w:tc>
          <w:tcPr>
            <w:tcW w:w="1033" w:type="pct"/>
            <w:shd w:val="clear" w:color="auto" w:fill="BFBFBF" w:themeFill="background1" w:themeFillShade="BF"/>
          </w:tcPr>
          <w:p w14:paraId="7164835D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Mal / vedlegg</w:t>
            </w:r>
          </w:p>
        </w:tc>
        <w:tc>
          <w:tcPr>
            <w:tcW w:w="1185" w:type="pct"/>
            <w:shd w:val="clear" w:color="auto" w:fill="auto"/>
          </w:tcPr>
          <w:p w14:paraId="381082B8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 xml:space="preserve">Navn på </w:t>
            </w:r>
            <w:proofErr w:type="spellStart"/>
            <w:r w:rsidRPr="00706878">
              <w:rPr>
                <w:rFonts w:ascii="Times New Roman" w:hAnsi="Times New Roman"/>
                <w:b/>
                <w:szCs w:val="18"/>
              </w:rPr>
              <w:t>dok</w:t>
            </w:r>
            <w:proofErr w:type="spellEnd"/>
            <w:r w:rsidRPr="00706878">
              <w:rPr>
                <w:rFonts w:ascii="Times New Roman" w:hAnsi="Times New Roman"/>
                <w:b/>
                <w:szCs w:val="18"/>
              </w:rPr>
              <w:t>.</w:t>
            </w:r>
          </w:p>
        </w:tc>
        <w:tc>
          <w:tcPr>
            <w:tcW w:w="512" w:type="pct"/>
            <w:shd w:val="clear" w:color="auto" w:fill="FFF89F"/>
          </w:tcPr>
          <w:p w14:paraId="6C73911A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Vedlagt?</w:t>
            </w:r>
          </w:p>
        </w:tc>
      </w:tr>
      <w:tr w:rsidR="000070CE" w:rsidRPr="00706878" w14:paraId="3254D84C" w14:textId="77777777" w:rsidTr="00745DCE">
        <w:trPr>
          <w:cantSplit/>
          <w:trHeight w:val="349"/>
        </w:trPr>
        <w:tc>
          <w:tcPr>
            <w:tcW w:w="425" w:type="pct"/>
            <w:shd w:val="clear" w:color="auto" w:fill="FFFF00"/>
            <w:textDirection w:val="tbRl"/>
          </w:tcPr>
          <w:p w14:paraId="170B7EE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369" w:type="pct"/>
            <w:textDirection w:val="tbRl"/>
            <w:vAlign w:val="center"/>
          </w:tcPr>
          <w:p w14:paraId="2F10BA5D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2FCA5615" w14:textId="2D5BD6F9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55245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Tilbudsbrev</w:t>
            </w:r>
          </w:p>
        </w:tc>
        <w:tc>
          <w:tcPr>
            <w:tcW w:w="1033" w:type="pct"/>
            <w:vAlign w:val="center"/>
          </w:tcPr>
          <w:p w14:paraId="5D610197" w14:textId="16CC95FD" w:rsidR="000070CE" w:rsidRPr="00706878" w:rsidRDefault="000070CE" w:rsidP="00745DCE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Dette dokumentet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6D86D6B8" w14:textId="2E0B8DF3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Tilbudsbrev</w:t>
            </w:r>
          </w:p>
        </w:tc>
        <w:sdt>
          <w:sdtPr>
            <w:rPr>
              <w:rFonts w:ascii="Times New Roman" w:hAnsi="Times New Roman"/>
              <w:sz w:val="22"/>
            </w:rPr>
            <w:id w:val="-6273086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68E84967" w14:textId="227E78C5" w:rsidR="000070CE" w:rsidRPr="00706878" w:rsidRDefault="00DC4EA4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0070CE" w:rsidRPr="00706878" w14:paraId="5F60B7BF" w14:textId="77777777" w:rsidTr="00745DCE">
        <w:trPr>
          <w:cantSplit/>
          <w:trHeight w:val="874"/>
        </w:trPr>
        <w:tc>
          <w:tcPr>
            <w:tcW w:w="425" w:type="pct"/>
            <w:vMerge w:val="restart"/>
            <w:shd w:val="clear" w:color="auto" w:fill="000000" w:themeFill="text1"/>
            <w:textDirection w:val="tbRl"/>
            <w:vAlign w:val="center"/>
          </w:tcPr>
          <w:p w14:paraId="7BFABA51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caps/>
                <w:sz w:val="22"/>
              </w:rPr>
            </w:pPr>
            <w:r w:rsidRPr="00706878">
              <w:rPr>
                <w:rFonts w:ascii="Times New Roman" w:hAnsi="Times New Roman"/>
                <w:caps/>
              </w:rPr>
              <w:t>Kvalifikasjon</w:t>
            </w:r>
          </w:p>
        </w:tc>
        <w:tc>
          <w:tcPr>
            <w:tcW w:w="369" w:type="pct"/>
            <w:textDirection w:val="tbRl"/>
            <w:vAlign w:val="center"/>
          </w:tcPr>
          <w:p w14:paraId="5CCAA60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550CE22" w14:textId="3299AE4F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6800DBE5" w14:textId="120D9CD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Skatte- og MVA-attest</w:t>
            </w:r>
            <w:r w:rsidR="00BF3538">
              <w:rPr>
                <w:rFonts w:ascii="Times New Roman" w:hAnsi="Times New Roman"/>
                <w:b/>
                <w:sz w:val="22"/>
              </w:rPr>
              <w:t xml:space="preserve"> (ikke eldre enn 6 </w:t>
            </w:r>
            <w:proofErr w:type="spellStart"/>
            <w:r w:rsidR="00BF3538">
              <w:rPr>
                <w:rFonts w:ascii="Times New Roman" w:hAnsi="Times New Roman"/>
                <w:b/>
                <w:sz w:val="22"/>
              </w:rPr>
              <w:t>mnd</w:t>
            </w:r>
            <w:proofErr w:type="spellEnd"/>
            <w:r w:rsidR="00BF3538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1033" w:type="pct"/>
            <w:vAlign w:val="center"/>
          </w:tcPr>
          <w:p w14:paraId="0400CF77" w14:textId="26CC9F86" w:rsidR="00745D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Fra Skatteetaten (</w:t>
            </w:r>
            <w:proofErr w:type="spellStart"/>
            <w:r w:rsidRPr="00706878">
              <w:rPr>
                <w:rFonts w:ascii="Times New Roman" w:hAnsi="Times New Roman"/>
                <w:sz w:val="22"/>
              </w:rPr>
              <w:t>altinn</w:t>
            </w:r>
            <w:proofErr w:type="spellEnd"/>
            <w:r w:rsidRPr="00706878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E23B198" w14:textId="7DAC3B25" w:rsidR="000070CE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1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0070CE" w:rsidRPr="00706878">
              <w:rPr>
                <w:rFonts w:ascii="Times New Roman" w:hAnsi="Times New Roman"/>
                <w:sz w:val="22"/>
              </w:rPr>
              <w:t xml:space="preserve">Skatte- og </w:t>
            </w:r>
            <w:proofErr w:type="spellStart"/>
            <w:r w:rsidR="000070CE" w:rsidRPr="00706878">
              <w:rPr>
                <w:rFonts w:ascii="Times New Roman" w:hAnsi="Times New Roman"/>
                <w:sz w:val="22"/>
              </w:rPr>
              <w:t>mva</w:t>
            </w:r>
            <w:proofErr w:type="spellEnd"/>
            <w:r w:rsidR="000070CE" w:rsidRPr="00706878">
              <w:rPr>
                <w:rFonts w:ascii="Times New Roman" w:hAnsi="Times New Roman"/>
                <w:sz w:val="22"/>
              </w:rPr>
              <w:t>-attest</w:t>
            </w:r>
          </w:p>
        </w:tc>
        <w:sdt>
          <w:sdtPr>
            <w:rPr>
              <w:rFonts w:ascii="Times New Roman" w:hAnsi="Times New Roman"/>
              <w:sz w:val="22"/>
            </w:rPr>
            <w:id w:val="-111551417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2A60D1E3" w14:textId="6E658E9E" w:rsidR="000070CE" w:rsidRPr="00706878" w:rsidRDefault="00745DCE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19384D39" w14:textId="77777777" w:rsidTr="00C709B0">
        <w:trPr>
          <w:cantSplit/>
          <w:trHeight w:val="1385"/>
        </w:trPr>
        <w:tc>
          <w:tcPr>
            <w:tcW w:w="425" w:type="pct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14:paraId="75871E79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 w:val="restart"/>
            <w:tcBorders>
              <w:bottom w:val="single" w:sz="4" w:space="0" w:color="auto"/>
            </w:tcBorders>
            <w:textDirection w:val="tbRl"/>
            <w:vAlign w:val="center"/>
          </w:tcPr>
          <w:p w14:paraId="3B49E1C9" w14:textId="77777777" w:rsidR="00C709B0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 xml:space="preserve">Evt. </w:t>
            </w:r>
          </w:p>
          <w:p w14:paraId="5BA90995" w14:textId="1C67BD94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Underleverandør</w:t>
            </w:r>
          </w:p>
        </w:tc>
        <w:tc>
          <w:tcPr>
            <w:tcW w:w="370" w:type="pct"/>
            <w:vMerge w:val="restart"/>
            <w:tcBorders>
              <w:bottom w:val="single" w:sz="4" w:space="0" w:color="auto"/>
            </w:tcBorders>
            <w:vAlign w:val="center"/>
          </w:tcPr>
          <w:p w14:paraId="7EE17C41" w14:textId="1672BD4E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 w:val="restart"/>
            <w:tcBorders>
              <w:bottom w:val="single" w:sz="4" w:space="0" w:color="auto"/>
            </w:tcBorders>
            <w:vAlign w:val="center"/>
          </w:tcPr>
          <w:p w14:paraId="2B68D5BB" w14:textId="7A0038AE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Forpliktelses</w:t>
            </w:r>
            <w:r>
              <w:rPr>
                <w:rFonts w:ascii="Times New Roman" w:hAnsi="Times New Roman"/>
                <w:b/>
                <w:sz w:val="22"/>
              </w:rPr>
              <w:t>-</w:t>
            </w:r>
            <w:r w:rsidRPr="00706878">
              <w:rPr>
                <w:rFonts w:ascii="Times New Roman" w:hAnsi="Times New Roman"/>
                <w:b/>
                <w:sz w:val="22"/>
              </w:rPr>
              <w:t>erklæring underleverandør</w:t>
            </w:r>
          </w:p>
        </w:tc>
        <w:tc>
          <w:tcPr>
            <w:tcW w:w="1033" w:type="pct"/>
            <w:vMerge w:val="restart"/>
            <w:tcBorders>
              <w:bottom w:val="single" w:sz="4" w:space="0" w:color="auto"/>
            </w:tcBorders>
            <w:vAlign w:val="center"/>
          </w:tcPr>
          <w:p w14:paraId="6FDC342F" w14:textId="013AB23F" w:rsidR="002A289B" w:rsidRPr="00706878" w:rsidRDefault="002A289B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EB3E5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8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AD353" w14:textId="19E89EC6" w:rsidR="002A289B" w:rsidRPr="00706878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202011703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tcBorders>
                  <w:bottom w:val="single" w:sz="4" w:space="0" w:color="auto"/>
                </w:tcBorders>
                <w:shd w:val="clear" w:color="auto" w:fill="FFF89F"/>
                <w:vAlign w:val="center"/>
              </w:tcPr>
              <w:p w14:paraId="191A18DB" w14:textId="314E439A" w:rsidR="002A289B" w:rsidRPr="00706878" w:rsidRDefault="00C709B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65FA4F78" w14:textId="77777777" w:rsidTr="00745DCE">
        <w:trPr>
          <w:cantSplit/>
          <w:trHeight w:val="586"/>
        </w:trPr>
        <w:tc>
          <w:tcPr>
            <w:tcW w:w="425" w:type="pct"/>
            <w:shd w:val="clear" w:color="auto" w:fill="000000" w:themeFill="text1"/>
          </w:tcPr>
          <w:p w14:paraId="34986185" w14:textId="75A9E419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4E2005C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7D34A97A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856A847" w14:textId="0955A0D4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F82887A" w14:textId="04ECBE85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2DBAA49C" w14:textId="615B4180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6C49CAE9" w14:textId="7EF6E926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2A8FF5AB" w14:textId="77777777" w:rsidTr="00C73537">
        <w:trPr>
          <w:cantSplit/>
          <w:trHeight w:val="70"/>
        </w:trPr>
        <w:tc>
          <w:tcPr>
            <w:tcW w:w="425" w:type="pct"/>
            <w:shd w:val="clear" w:color="auto" w:fill="000000" w:themeFill="text1"/>
          </w:tcPr>
          <w:p w14:paraId="4EC78E20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8A4522B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32F10EB8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4CE6D2D" w14:textId="3436BB30" w:rsidR="002A289B" w:rsidRPr="008E7BC7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E3F4A5C" w14:textId="0D87F7B6" w:rsidR="002A289B" w:rsidRPr="008E7BC7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3D14A4A8" w14:textId="7ED6B26D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BFD96D3" w14:textId="35079472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45DCE" w:rsidRPr="00706878" w14:paraId="672A9413" w14:textId="77777777" w:rsidTr="00745DCE">
        <w:trPr>
          <w:trHeight w:val="705"/>
        </w:trPr>
        <w:tc>
          <w:tcPr>
            <w:tcW w:w="425" w:type="pct"/>
            <w:vMerge w:val="restart"/>
            <w:shd w:val="clear" w:color="auto" w:fill="D99594" w:themeFill="accent2" w:themeFillTint="99"/>
            <w:textDirection w:val="tbRl"/>
          </w:tcPr>
          <w:p w14:paraId="5C048FBC" w14:textId="680C4EFD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KRAVSPEK &amp;</w:t>
            </w:r>
          </w:p>
          <w:p w14:paraId="606645A6" w14:textId="360B1948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</w:rPr>
              <w:t>TILDELING</w:t>
            </w:r>
          </w:p>
        </w:tc>
        <w:tc>
          <w:tcPr>
            <w:tcW w:w="369" w:type="pct"/>
            <w:vMerge w:val="restart"/>
            <w:textDirection w:val="tbRl"/>
            <w:vAlign w:val="center"/>
          </w:tcPr>
          <w:p w14:paraId="4E8AE27C" w14:textId="3512D4A2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Merge w:val="restart"/>
            <w:vAlign w:val="center"/>
          </w:tcPr>
          <w:p w14:paraId="411F83DE" w14:textId="3F4BBA85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112A6CD" w14:textId="7C458509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Dokumentasjon</w:t>
            </w:r>
            <w:r>
              <w:rPr>
                <w:rFonts w:ascii="Times New Roman" w:hAnsi="Times New Roman"/>
                <w:b/>
                <w:sz w:val="22"/>
              </w:rPr>
              <w:t>,</w:t>
            </w:r>
            <w:r w:rsidRPr="00706878">
              <w:rPr>
                <w:rFonts w:ascii="Times New Roman" w:hAnsi="Times New Roman"/>
                <w:b/>
                <w:sz w:val="22"/>
              </w:rPr>
              <w:t xml:space="preserve"> kravspesifikasjon / Kvalitet</w:t>
            </w:r>
          </w:p>
        </w:tc>
        <w:tc>
          <w:tcPr>
            <w:tcW w:w="1033" w:type="pct"/>
            <w:vAlign w:val="center"/>
          </w:tcPr>
          <w:p w14:paraId="7395E76D" w14:textId="2133F075" w:rsidR="00745DCE" w:rsidRPr="00706878" w:rsidRDefault="00745DCE" w:rsidP="00A56E0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SSA-B bilag 1(med CV)</w:t>
            </w:r>
          </w:p>
        </w:tc>
        <w:tc>
          <w:tcPr>
            <w:tcW w:w="1185" w:type="pct"/>
            <w:vMerge w:val="restart"/>
            <w:shd w:val="clear" w:color="auto" w:fill="auto"/>
            <w:vAlign w:val="center"/>
          </w:tcPr>
          <w:p w14:paraId="58DC4299" w14:textId="0C1FCB41" w:rsidR="00745DCE" w:rsidRPr="00745DCE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97625923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shd w:val="clear" w:color="auto" w:fill="FFF89F"/>
                <w:vAlign w:val="center"/>
              </w:tcPr>
              <w:p w14:paraId="14F3C71E" w14:textId="6675D03D" w:rsidR="00745DCE" w:rsidRPr="00706878" w:rsidRDefault="009E559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745DCE" w:rsidRPr="00706878" w14:paraId="7280A826" w14:textId="77777777" w:rsidTr="00745DCE">
        <w:trPr>
          <w:trHeight w:val="705"/>
        </w:trPr>
        <w:tc>
          <w:tcPr>
            <w:tcW w:w="425" w:type="pct"/>
            <w:vMerge/>
            <w:shd w:val="clear" w:color="auto" w:fill="D99594" w:themeFill="accent2" w:themeFillTint="99"/>
            <w:textDirection w:val="tbRl"/>
          </w:tcPr>
          <w:p w14:paraId="4BCAF0B6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438140F8" w14:textId="77777777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50A6558A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182C7B1B" w14:textId="2847F952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Pris</w:t>
            </w:r>
          </w:p>
        </w:tc>
        <w:tc>
          <w:tcPr>
            <w:tcW w:w="1033" w:type="pct"/>
            <w:vAlign w:val="center"/>
          </w:tcPr>
          <w:p w14:paraId="7D7B8AD4" w14:textId="48420597" w:rsidR="00745DCE" w:rsidRDefault="00745DCE" w:rsidP="00A56E0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prisskjema i SSA-B bilag 4</w:t>
            </w: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0789E6EC" w14:textId="2E2F7C58" w:rsidR="00745DCE" w:rsidRPr="00706878" w:rsidRDefault="00745DCE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06CA19B" w14:textId="2224DCF4" w:rsidR="00745DCE" w:rsidRDefault="00745DCE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422B8E6B" w14:textId="77777777" w:rsidTr="00745DCE">
        <w:trPr>
          <w:cantSplit/>
          <w:trHeight w:val="499"/>
        </w:trPr>
        <w:tc>
          <w:tcPr>
            <w:tcW w:w="425" w:type="pct"/>
            <w:vMerge w:val="restart"/>
            <w:shd w:val="clear" w:color="auto" w:fill="00B050"/>
            <w:textDirection w:val="tbRl"/>
          </w:tcPr>
          <w:p w14:paraId="7D3956C1" w14:textId="2E05FFCC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ANNET</w:t>
            </w:r>
          </w:p>
        </w:tc>
        <w:tc>
          <w:tcPr>
            <w:tcW w:w="369" w:type="pct"/>
            <w:textDirection w:val="tbRl"/>
            <w:vAlign w:val="center"/>
          </w:tcPr>
          <w:p w14:paraId="1BC213B1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F7A1E3A" w14:textId="2913DF9B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AE6885E" w14:textId="77777777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Forbehold / avvik</w:t>
            </w:r>
          </w:p>
        </w:tc>
        <w:tc>
          <w:tcPr>
            <w:tcW w:w="1033" w:type="pct"/>
            <w:vAlign w:val="center"/>
          </w:tcPr>
          <w:p w14:paraId="490A23D6" w14:textId="549C075D" w:rsidR="002A289B" w:rsidRPr="00706878" w:rsidRDefault="002A289B" w:rsidP="00EB3E50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EB3E5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50DB098" w14:textId="3AC52E5E" w:rsidR="002A289B" w:rsidRPr="00706878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313208309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193C879F" w14:textId="77777777" w:rsidR="002A289B" w:rsidRPr="00706878" w:rsidRDefault="002A289B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33134A" w:rsidRPr="00706878" w14:paraId="0C7B698F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7472DEEF" w14:textId="77777777" w:rsidR="0033134A" w:rsidRPr="00706878" w:rsidRDefault="0033134A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75DF72D4" w14:textId="4BEEA82C" w:rsidR="0033134A" w:rsidRPr="00706878" w:rsidRDefault="0033134A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18452089" w14:textId="77777777" w:rsidR="0033134A" w:rsidRPr="00706878" w:rsidRDefault="0033134A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EFDE271" w14:textId="35424F72" w:rsidR="0033134A" w:rsidRPr="00706878" w:rsidRDefault="0033134A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Etisk egenerklæring</w:t>
            </w:r>
          </w:p>
        </w:tc>
        <w:tc>
          <w:tcPr>
            <w:tcW w:w="1033" w:type="pct"/>
            <w:vAlign w:val="center"/>
          </w:tcPr>
          <w:p w14:paraId="5CE4C524" w14:textId="009B221A" w:rsidR="0033134A" w:rsidRPr="00706878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4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F6BE9D7" w14:textId="39909701" w:rsidR="0033134A" w:rsidRPr="00706878" w:rsidRDefault="00C73537" w:rsidP="00706878">
            <w:pPr>
              <w:rPr>
                <w:rFonts w:ascii="Times New Roman" w:hAnsi="Times New Roman"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186982908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9F6CF4B" w14:textId="2CB84BD7" w:rsidR="0033134A" w:rsidRDefault="0033134A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4D283653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2856137D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09366EFE" w14:textId="57C29AFA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084CABD1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68247B" w14:textId="615C88CC" w:rsidR="009B094D" w:rsidRDefault="009B094D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Erklæring om varsomhet, mv.</w:t>
            </w:r>
          </w:p>
        </w:tc>
        <w:tc>
          <w:tcPr>
            <w:tcW w:w="1033" w:type="pct"/>
            <w:vAlign w:val="center"/>
          </w:tcPr>
          <w:p w14:paraId="364C34F6" w14:textId="79B46DE5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5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49896A4" w14:textId="7AFDC672" w:rsidR="009B094D" w:rsidRPr="00025C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826084450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CD7C834" w14:textId="1D30F9A5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566DD524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66CF84BC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42240946" w14:textId="12BADDA2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B848842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66C5745" w14:textId="04E07C45" w:rsidR="009B094D" w:rsidRDefault="009B094D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Egenerklæring fortrolighet</w:t>
            </w:r>
          </w:p>
        </w:tc>
        <w:tc>
          <w:tcPr>
            <w:tcW w:w="1033" w:type="pct"/>
            <w:vAlign w:val="center"/>
          </w:tcPr>
          <w:p w14:paraId="255CBF52" w14:textId="2E3CE72A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6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72246AAD" w14:textId="74B2EF62" w:rsidR="009B094D" w:rsidRPr="009B09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76939110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A1D7065" w14:textId="7AE5E3D6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EB3E50" w:rsidRPr="00706878" w14:paraId="5D836BFE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494402FF" w14:textId="77777777" w:rsidR="00EB3E50" w:rsidRPr="00706878" w:rsidRDefault="00EB3E50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5133D903" w14:textId="7337887D" w:rsidR="00EB3E50" w:rsidRDefault="00565E48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4D1922E7" w14:textId="77777777" w:rsidR="00EB3E50" w:rsidRPr="00706878" w:rsidRDefault="00EB3E50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585CD773" w14:textId="15D2E464" w:rsidR="00EB3E50" w:rsidRDefault="00EB3E50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Opplysninger om tilbyder</w:t>
            </w:r>
          </w:p>
        </w:tc>
        <w:tc>
          <w:tcPr>
            <w:tcW w:w="1033" w:type="pct"/>
            <w:vAlign w:val="center"/>
          </w:tcPr>
          <w:p w14:paraId="7CC24751" w14:textId="56908022" w:rsidR="00EB3E50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7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436E7E2" w14:textId="0F967911" w:rsidR="00EB3E50" w:rsidRPr="009B09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7439054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96AB3E1" w14:textId="478995BB" w:rsidR="00EB3E50" w:rsidRDefault="00EB3E5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C73537" w:rsidRPr="00706878" w14:paraId="7964D8A2" w14:textId="77777777" w:rsidTr="00C73537">
        <w:trPr>
          <w:cantSplit/>
          <w:trHeight w:val="522"/>
        </w:trPr>
        <w:tc>
          <w:tcPr>
            <w:tcW w:w="425" w:type="pct"/>
            <w:vMerge/>
            <w:shd w:val="clear" w:color="auto" w:fill="00B050"/>
          </w:tcPr>
          <w:p w14:paraId="17FE7A18" w14:textId="77777777" w:rsidR="00C73537" w:rsidRPr="00706878" w:rsidRDefault="00C73537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189EA7B7" w14:textId="4A48FE22" w:rsidR="00C73537" w:rsidRDefault="00C73537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1994C56A" w14:textId="47A11501" w:rsidR="00C73537" w:rsidRPr="00C709B0" w:rsidRDefault="00C73537" w:rsidP="00C73537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B66343E" w14:textId="642FA058" w:rsidR="00C73537" w:rsidRPr="00C73537" w:rsidRDefault="00C73537" w:rsidP="00C73537">
            <w:pPr>
              <w:rPr>
                <w:rFonts w:ascii="Times New Roman" w:hAnsi="Times New Roman"/>
                <w:b/>
                <w:sz w:val="22"/>
              </w:rPr>
            </w:pPr>
            <w:r w:rsidRPr="00C73537">
              <w:rPr>
                <w:rFonts w:ascii="Times New Roman" w:hAnsi="Times New Roman"/>
                <w:b/>
                <w:sz w:val="22"/>
              </w:rPr>
              <w:t>Annen info</w:t>
            </w:r>
          </w:p>
        </w:tc>
        <w:tc>
          <w:tcPr>
            <w:tcW w:w="1033" w:type="pct"/>
            <w:vAlign w:val="center"/>
          </w:tcPr>
          <w:p w14:paraId="1AEF2C55" w14:textId="74D56C40" w:rsidR="00C73537" w:rsidRDefault="00C73537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85" w:type="pct"/>
            <w:shd w:val="clear" w:color="auto" w:fill="auto"/>
            <w:vAlign w:val="center"/>
          </w:tcPr>
          <w:p w14:paraId="64846B74" w14:textId="1AAF3B66" w:rsidR="00C73537" w:rsidRPr="00EB3E50" w:rsidRDefault="00C73537" w:rsidP="00070530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99703190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471B3248" w14:textId="52FF5E68" w:rsidR="00C73537" w:rsidRDefault="00C7353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</w:tbl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6"/>
      <w:footerReference w:type="default" r:id="rId1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9D2D2" w14:textId="77777777" w:rsidR="00C709B0" w:rsidRDefault="00C709B0" w:rsidP="00D7129D">
      <w:r>
        <w:separator/>
      </w:r>
    </w:p>
  </w:endnote>
  <w:endnote w:type="continuationSeparator" w:id="0">
    <w:p w14:paraId="50449A31" w14:textId="77777777" w:rsidR="00C709B0" w:rsidRDefault="00C709B0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67018" w14:textId="77777777" w:rsidR="00C709B0" w:rsidRDefault="00C709B0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C709B0" w:rsidRPr="008E7BC7" w:rsidRDefault="00C709B0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C709B0" w:rsidRPr="008E7BC7" w:rsidRDefault="00C709B0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ADF18" w14:textId="77777777" w:rsidR="00C709B0" w:rsidRDefault="00C709B0" w:rsidP="00D7129D">
      <w:r>
        <w:separator/>
      </w:r>
    </w:p>
  </w:footnote>
  <w:footnote w:type="continuationSeparator" w:id="0">
    <w:p w14:paraId="666188A3" w14:textId="77777777" w:rsidR="00C709B0" w:rsidRDefault="00C709B0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5A79" w14:textId="77777777" w:rsidR="00C709B0" w:rsidRDefault="00C709B0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C709B0" w:rsidRDefault="00C709B0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0BE4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D54"/>
    <w:rsid w:val="001C0DB6"/>
    <w:rsid w:val="001C18E6"/>
    <w:rsid w:val="001C2396"/>
    <w:rsid w:val="001C2641"/>
    <w:rsid w:val="001C346F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03A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439B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7E9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5D0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09B0"/>
    <w:rsid w:val="00C71306"/>
    <w:rsid w:val="00C721DC"/>
    <w:rsid w:val="00C72DBD"/>
    <w:rsid w:val="00C72DD2"/>
    <w:rsid w:val="00C73537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4A37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esafweb/esaf/details/casedet.asp?docs=Y&amp;saksnr=2019016552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026546a2-35ad-42de-b9be-16a5fa1064d6"/>
    <ds:schemaRef ds:uri="http://schemas.openxmlformats.org/package/2006/metadata/core-properties"/>
    <ds:schemaRef ds:uri="http://schemas.microsoft.com/office/2006/documentManagement/types"/>
    <ds:schemaRef ds:uri="40fc9e63-1064-4cd6-a480-a64883f40321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B12DFA-5E4C-430B-B500-69370E80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9C19066E</Template>
  <TotalTime>270</TotalTime>
  <Pages>2</Pages>
  <Words>381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Holst-Hagedal, Elisabeth</cp:lastModifiedBy>
  <cp:revision>46</cp:revision>
  <dcterms:created xsi:type="dcterms:W3CDTF">2016-06-27T11:42:00Z</dcterms:created>
  <dcterms:modified xsi:type="dcterms:W3CDTF">2019-10-17T08:47:00Z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